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60C" w:rsidRDefault="00C8160C" w:rsidP="002C5A06">
      <w:pPr>
        <w:pBdr>
          <w:top w:val="single" w:sz="4" w:space="1" w:color="auto"/>
        </w:pBdr>
        <w:ind w:hanging="22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ตัวชี้วัดตามภารกิจหลักของสำนัก/หน่วยงานตามแผนปฏิบัติราชการของสำนัก/หน่วยงาน</w:t>
      </w:r>
    </w:p>
    <w:p w:rsidR="00E143DA" w:rsidRPr="002C5A06" w:rsidRDefault="005374C4" w:rsidP="002C5A06">
      <w:pPr>
        <w:pBdr>
          <w:top w:val="single" w:sz="4" w:space="1" w:color="auto"/>
        </w:pBdr>
        <w:ind w:left="1433" w:hanging="1455"/>
        <w:jc w:val="thaiDistribute"/>
        <w:rPr>
          <w:rFonts w:ascii="TH SarabunPSK" w:hAnsi="TH SarabunPSK" w:cs="TH SarabunPSK"/>
          <w:b/>
          <w:bCs/>
          <w:color w:val="FF0000"/>
          <w:spacing w:val="-12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E143DA">
        <w:rPr>
          <w:rFonts w:ascii="TH SarabunPSK" w:hAnsi="TH SarabunPSK" w:cs="TH SarabunPSK"/>
          <w:b/>
          <w:bCs/>
          <w:sz w:val="30"/>
          <w:szCs w:val="30"/>
        </w:rPr>
        <w:t>4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143DA" w:rsidRPr="002C5A06">
        <w:rPr>
          <w:rFonts w:ascii="TH SarabunPSK" w:hAnsi="TH SarabunPSK" w:cs="TH SarabunPSK" w:hint="cs"/>
          <w:b/>
          <w:bCs/>
          <w:spacing w:val="-6"/>
          <w:sz w:val="30"/>
          <w:szCs w:val="30"/>
          <w:cs/>
          <w:lang w:val="en-GB"/>
        </w:rPr>
        <w:t>ระดับความสำเร็จของการจัดทำหนังสือแจ้งขอข้อมูลเพิ่มเติมตอบผลการเทียบวุฒิ</w:t>
      </w:r>
      <w:r w:rsidR="00E143DA" w:rsidRPr="002C5A06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</w:rPr>
        <w:t xml:space="preserve"> </w:t>
      </w:r>
      <w:r w:rsidR="00E143DA" w:rsidRPr="002C5A06">
        <w:rPr>
          <w:rFonts w:ascii="TH SarabunPSK" w:hAnsi="TH SarabunPSK" w:cs="TH SarabunPSK" w:hint="cs"/>
          <w:b/>
          <w:bCs/>
          <w:spacing w:val="-6"/>
          <w:sz w:val="30"/>
          <w:szCs w:val="30"/>
          <w:cs/>
          <w:lang w:val="en-GB"/>
        </w:rPr>
        <w:t>กรณีเป็นคุณวุฒิ</w:t>
      </w:r>
      <w:r w:rsidR="00E143DA" w:rsidRPr="002C5A06">
        <w:rPr>
          <w:rFonts w:ascii="TH SarabunPSK" w:hAnsi="TH SarabunPSK" w:cs="TH SarabunPSK" w:hint="cs"/>
          <w:b/>
          <w:bCs/>
          <w:spacing w:val="-12"/>
          <w:sz w:val="30"/>
          <w:szCs w:val="30"/>
          <w:cs/>
          <w:lang w:val="en-GB"/>
        </w:rPr>
        <w:t>เดียวกับที่เคยมีการพิจารณามาแล้วและมีเอกสารครบถ้วนสมบูรณ์ และไม่ใช่คุณวุฒิระดับปริญญาเอก</w:t>
      </w:r>
    </w:p>
    <w:p w:rsidR="005374C4" w:rsidRPr="00E143DA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sz w:val="30"/>
          <w:szCs w:val="30"/>
          <w:cs/>
          <w:lang w:eastAsia="th-TH"/>
        </w:rPr>
      </w:pP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</w:t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 xml:space="preserve">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F6A8C" w:rsidRPr="00E143DA">
        <w:rPr>
          <w:rFonts w:ascii="TH SarabunPSK" w:eastAsia="Angsana New" w:hAnsi="TH SarabunPSK" w:cs="TH SarabunPSK" w:hint="cs"/>
          <w:b/>
          <w:bCs/>
          <w:snapToGrid w:val="0"/>
          <w:sz w:val="30"/>
          <w:szCs w:val="30"/>
          <w:cs/>
          <w:lang w:eastAsia="th-TH"/>
        </w:rPr>
        <w:t>ระดับความสำเร็จ</w:t>
      </w: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น้ำหนัก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F6A8C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E143DA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5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AF7E2B" w:rsidRDefault="00C54E4A" w:rsidP="00AF7E2B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AF7E2B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  <w:t>-</w:t>
      </w:r>
      <w:r w:rsidR="00AF7E2B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AF7E2B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F7E2B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F7E2B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F7E2B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F7E2B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F7E2B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F7E2B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F7E2B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F7E2B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F7E2B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F7E2B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F7E2B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F7E2B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F7E2B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F7E2B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F7E2B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AF7E2B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5374C4" w:rsidRPr="00932AC9" w:rsidRDefault="005374C4" w:rsidP="00AF7E2B">
      <w:pPr>
        <w:pStyle w:val="FootnoteText"/>
        <w:jc w:val="thaiDistribute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  <w:t xml:space="preserve"> :</w:t>
      </w:r>
    </w:p>
    <w:p w:rsidR="00376665" w:rsidRDefault="00376665" w:rsidP="00376665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54699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6799"/>
      </w:tblGrid>
      <w:tr w:rsidR="005374C4" w:rsidRPr="00932AC9" w:rsidTr="002C5A06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2C5A06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DA" w:rsidRDefault="00E143DA" w:rsidP="00E143DA">
            <w:pPr>
              <w:ind w:left="-70"/>
              <w:jc w:val="thaiDistribute"/>
              <w:rPr>
                <w:rFonts w:ascii="TH SarabunPSK" w:eastAsia="Cordia New" w:hAnsi="TH SarabunPSK" w:cs="TH SarabunPSK"/>
                <w:sz w:val="29"/>
                <w:szCs w:val="29"/>
              </w:rPr>
            </w:pPr>
            <w:r w:rsidRPr="00E143DA"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>ร้อยละ 80 ดำเนินการจัดทำหนังสือแจ้งขอข้อมูลเพิ่มเติม/แจ้งตอบผลการเทียบคุณวุฒิ</w:t>
            </w:r>
          </w:p>
          <w:p w:rsidR="00376665" w:rsidRPr="00E143DA" w:rsidRDefault="00E143DA" w:rsidP="00E143DA">
            <w:pPr>
              <w:ind w:left="-70"/>
              <w:jc w:val="thaiDistribute"/>
              <w:rPr>
                <w:rFonts w:ascii="TH SarabunPSK" w:eastAsia="Cordia New" w:hAnsi="TH SarabunPSK" w:cs="TH SarabunPSK"/>
                <w:sz w:val="29"/>
                <w:szCs w:val="29"/>
              </w:rPr>
            </w:pPr>
            <w:r w:rsidRPr="00E143DA"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>แล้วเสร็จภายใน 20 วันทำการ</w:t>
            </w:r>
          </w:p>
        </w:tc>
      </w:tr>
      <w:tr w:rsidR="00376665" w:rsidRPr="00932AC9" w:rsidTr="002C5A06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DA" w:rsidRPr="00E143DA" w:rsidRDefault="00E143DA" w:rsidP="00E143DA">
            <w:pPr>
              <w:ind w:left="-70"/>
              <w:jc w:val="thaiDistribute"/>
              <w:rPr>
                <w:rFonts w:ascii="TH SarabunPSK" w:eastAsia="Cordia New" w:hAnsi="TH SarabunPSK" w:cs="TH SarabunPSK"/>
                <w:sz w:val="29"/>
                <w:szCs w:val="29"/>
              </w:rPr>
            </w:pPr>
            <w:r w:rsidRPr="00E143DA"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>ร้อย</w:t>
            </w:r>
            <w:r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>ละ 80</w:t>
            </w:r>
            <w:r w:rsidRPr="00E143DA"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 xml:space="preserve"> ดำเนินการจัดทำหนังสือแจ้งขอข้อมูลเพิ่มเติม/แจ้งตอบผลการเทียบคุณวุฒิ</w:t>
            </w:r>
          </w:p>
          <w:p w:rsidR="00376665" w:rsidRPr="00FF6A8C" w:rsidRDefault="00E143DA" w:rsidP="00E143DA">
            <w:pPr>
              <w:tabs>
                <w:tab w:val="left" w:pos="1440"/>
              </w:tabs>
              <w:ind w:left="-70"/>
              <w:rPr>
                <w:rFonts w:ascii="TH SarabunPSK" w:eastAsia="Cordia New" w:hAnsi="TH SarabunPSK" w:cs="TH SarabunPSK"/>
                <w:spacing w:val="-8"/>
                <w:sz w:val="29"/>
                <w:szCs w:val="29"/>
                <w:u w:val="single"/>
              </w:rPr>
            </w:pPr>
            <w:r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>แล้วเสร็จภายใน 15</w:t>
            </w:r>
            <w:r w:rsidRPr="00E143DA"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 xml:space="preserve"> วันทำการ</w:t>
            </w:r>
          </w:p>
        </w:tc>
      </w:tr>
      <w:tr w:rsidR="00376665" w:rsidRPr="00932AC9" w:rsidTr="002C5A06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DA" w:rsidRPr="00E143DA" w:rsidRDefault="00E143DA" w:rsidP="00E143DA">
            <w:pPr>
              <w:ind w:left="-70"/>
              <w:jc w:val="thaiDistribute"/>
              <w:rPr>
                <w:rFonts w:ascii="TH SarabunPSK" w:eastAsia="Cordia New" w:hAnsi="TH SarabunPSK" w:cs="TH SarabunPSK"/>
                <w:sz w:val="29"/>
                <w:szCs w:val="29"/>
              </w:rPr>
            </w:pPr>
            <w:r w:rsidRPr="00E143DA"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>ร้อย</w:t>
            </w:r>
            <w:r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>ละ 100</w:t>
            </w:r>
            <w:r w:rsidRPr="00E143DA"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 xml:space="preserve"> ดำเนินการจัดทำหนังสือแจ้งขอข้อมูลเพิ่มเติม/แจ้งตอบผลการเทียบคุณวุฒิ</w:t>
            </w:r>
          </w:p>
          <w:p w:rsidR="00376665" w:rsidRPr="00FF6A8C" w:rsidRDefault="00E143DA" w:rsidP="00E143DA">
            <w:pPr>
              <w:tabs>
                <w:tab w:val="left" w:pos="1440"/>
              </w:tabs>
              <w:ind w:left="-70"/>
              <w:rPr>
                <w:rFonts w:ascii="TH SarabunPSK" w:eastAsia="Cordia New" w:hAnsi="TH SarabunPSK" w:cs="TH SarabunPSK"/>
                <w:spacing w:val="-8"/>
                <w:sz w:val="29"/>
                <w:szCs w:val="29"/>
                <w:u w:val="single"/>
              </w:rPr>
            </w:pPr>
            <w:r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>แล้วเสร็จภายใน 15</w:t>
            </w:r>
            <w:r w:rsidRPr="00E143DA"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 xml:space="preserve"> วันทำการ</w:t>
            </w:r>
          </w:p>
        </w:tc>
      </w:tr>
      <w:tr w:rsidR="00376665" w:rsidRPr="00932AC9" w:rsidTr="002C5A06">
        <w:trPr>
          <w:trHeight w:val="70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DA" w:rsidRPr="00E143DA" w:rsidRDefault="00E143DA" w:rsidP="00E143DA">
            <w:pPr>
              <w:ind w:left="-70"/>
              <w:jc w:val="thaiDistribute"/>
              <w:rPr>
                <w:rFonts w:ascii="TH SarabunPSK" w:eastAsia="Cordia New" w:hAnsi="TH SarabunPSK" w:cs="TH SarabunPSK"/>
                <w:sz w:val="29"/>
                <w:szCs w:val="29"/>
              </w:rPr>
            </w:pPr>
            <w:r w:rsidRPr="00E143DA"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>ร้อย</w:t>
            </w:r>
            <w:r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>ละ 70</w:t>
            </w:r>
            <w:r w:rsidRPr="00E143DA"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 xml:space="preserve"> ดำเนินการจัดทำหนังสือแจ้งขอข้อมูลเพิ่มเติม/แจ้งตอบผลการเทียบคุณวุฒิ</w:t>
            </w:r>
          </w:p>
          <w:p w:rsidR="00376665" w:rsidRPr="00FF6A8C" w:rsidRDefault="00E143DA" w:rsidP="00E143DA">
            <w:pPr>
              <w:tabs>
                <w:tab w:val="left" w:pos="1440"/>
              </w:tabs>
              <w:ind w:left="-70"/>
              <w:rPr>
                <w:rFonts w:ascii="TH SarabunPSK" w:eastAsia="Cordia New" w:hAnsi="TH SarabunPSK" w:cs="TH SarabunPSK"/>
                <w:spacing w:val="-8"/>
                <w:sz w:val="29"/>
                <w:szCs w:val="29"/>
                <w:u w:val="single"/>
              </w:rPr>
            </w:pPr>
            <w:r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>แล้วเสร็จภายใน 7</w:t>
            </w:r>
            <w:r w:rsidRPr="00E143DA"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 xml:space="preserve"> วันทำการ</w:t>
            </w:r>
          </w:p>
        </w:tc>
      </w:tr>
      <w:tr w:rsidR="00376665" w:rsidRPr="00932AC9" w:rsidTr="002C5A06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DA" w:rsidRPr="00E143DA" w:rsidRDefault="00E143DA" w:rsidP="00E143DA">
            <w:pPr>
              <w:ind w:left="-70"/>
              <w:jc w:val="thaiDistribute"/>
              <w:rPr>
                <w:rFonts w:ascii="TH SarabunPSK" w:eastAsia="Cordia New" w:hAnsi="TH SarabunPSK" w:cs="TH SarabunPSK"/>
                <w:sz w:val="29"/>
                <w:szCs w:val="29"/>
              </w:rPr>
            </w:pPr>
            <w:r w:rsidRPr="00E143DA"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>ร้อย</w:t>
            </w:r>
            <w:r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>ละ 85</w:t>
            </w:r>
            <w:r w:rsidRPr="00E143DA"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 xml:space="preserve"> ดำเนินการจัดทำหนังสือแจ้งขอข้อมูลเพิ่มเติม/แจ้งตอบผลการเทียบคุณวุฒิ</w:t>
            </w:r>
          </w:p>
          <w:p w:rsidR="00376665" w:rsidRPr="00FF6A8C" w:rsidRDefault="00E143DA" w:rsidP="00E143DA">
            <w:pPr>
              <w:tabs>
                <w:tab w:val="left" w:pos="1440"/>
              </w:tabs>
              <w:ind w:left="-70"/>
              <w:rPr>
                <w:rFonts w:ascii="TH SarabunPSK" w:eastAsia="Cordia New" w:hAnsi="TH SarabunPSK" w:cs="TH SarabunPSK"/>
                <w:spacing w:val="-8"/>
                <w:sz w:val="29"/>
                <w:szCs w:val="29"/>
                <w:u w:val="single"/>
              </w:rPr>
            </w:pPr>
            <w:r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>แล้วเสร็จภายใน 7</w:t>
            </w:r>
            <w:r w:rsidRPr="00E143DA"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 xml:space="preserve"> วันทำการ</w:t>
            </w:r>
          </w:p>
        </w:tc>
      </w:tr>
    </w:tbl>
    <w:p w:rsidR="005374C4" w:rsidRPr="00932AC9" w:rsidRDefault="005374C4" w:rsidP="002C5A06">
      <w:pPr>
        <w:pStyle w:val="FootnoteText"/>
        <w:spacing w:before="24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รายละเอียดข้อมูลพื้นฐาน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</w:p>
    <w:tbl>
      <w:tblPr>
        <w:tblW w:w="910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424"/>
        <w:gridCol w:w="1322"/>
        <w:gridCol w:w="1341"/>
        <w:gridCol w:w="1312"/>
      </w:tblGrid>
      <w:tr w:rsidR="005374C4" w:rsidRPr="00932AC9" w:rsidTr="002C5A06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424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3975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35FF2" w:rsidRPr="00932AC9" w:rsidTr="002C5A06">
        <w:tc>
          <w:tcPr>
            <w:tcW w:w="3710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12" w:type="dxa"/>
            <w:vAlign w:val="center"/>
          </w:tcPr>
          <w:p w:rsidR="00D35FF2" w:rsidRPr="00932AC9" w:rsidRDefault="00376665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</w:tr>
      <w:tr w:rsidR="00376665" w:rsidRPr="00932AC9" w:rsidTr="002C5A06">
        <w:trPr>
          <w:trHeight w:val="418"/>
        </w:trPr>
        <w:tc>
          <w:tcPr>
            <w:tcW w:w="3710" w:type="dxa"/>
            <w:vAlign w:val="center"/>
          </w:tcPr>
          <w:p w:rsidR="00376665" w:rsidRPr="002C5A06" w:rsidRDefault="00E143DA" w:rsidP="002C5A06">
            <w:pPr>
              <w:spacing w:before="100" w:beforeAutospacing="1" w:after="100" w:afterAutospacing="1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2C5A0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ระดับความสำเร็จของการจัดทำหนังสือแจ้งขอ</w:t>
            </w:r>
            <w:r w:rsidR="002C5A06" w:rsidRPr="002C5A0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2C5A0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ข้อมูลเพิ่มเติมตอบผลการเทียบวุฒิ</w:t>
            </w:r>
            <w:r w:rsidRPr="002C5A06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2C5A0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กรณีเป็นคุณวุฒิ</w:t>
            </w:r>
            <w:r w:rsidR="002C5A0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เดียวกับที่เคยมีการพิจารณามาแล้ว</w:t>
            </w:r>
            <w:r w:rsidRPr="002C5A0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และมีเอกสารครบถ้วนสมบูรณ์ และไม่ใช่คุณวุฒิระดับปริญญาเอก</w:t>
            </w:r>
          </w:p>
        </w:tc>
        <w:tc>
          <w:tcPr>
            <w:tcW w:w="1424" w:type="dxa"/>
          </w:tcPr>
          <w:p w:rsidR="00376665" w:rsidRPr="00932AC9" w:rsidRDefault="00FF6A8C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322" w:type="dxa"/>
          </w:tcPr>
          <w:p w:rsidR="00376665" w:rsidRPr="00932AC9" w:rsidRDefault="00E143DA" w:rsidP="00FF6A8C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376665" w:rsidRDefault="00E143DA" w:rsidP="00FF6A8C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12" w:type="dxa"/>
          </w:tcPr>
          <w:p w:rsidR="00376665" w:rsidRDefault="00E143DA" w:rsidP="00FF6A8C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AF7E2B" w:rsidRDefault="00AF7E2B" w:rsidP="002C5A06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AF7E2B" w:rsidRDefault="00AF7E2B" w:rsidP="002C5A06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2C5A06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  <w:bookmarkStart w:id="0" w:name="_GoBack"/>
      <w:bookmarkEnd w:id="0"/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 xml:space="preserve">แหล่งข้อมูล / วิธีการจัดเก็บข้อมูล </w:t>
      </w:r>
      <w:r w:rsidRPr="00932AC9">
        <w:rPr>
          <w:rFonts w:ascii="TH SarabunPSK" w:hAnsi="TH SarabunPSK" w:cs="TH SarabunPSK"/>
          <w:b/>
          <w:bCs/>
          <w:sz w:val="30"/>
          <w:szCs w:val="30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FF6A8C" w:rsidRDefault="00FF6A8C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FF6A8C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="00FF6A8C" w:rsidRPr="00FF6A8C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</w:p>
    <w:p w:rsidR="00095820" w:rsidRPr="002C5A06" w:rsidRDefault="00B3100A" w:rsidP="002C5A0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FF6A8C" w:rsidRPr="00FF6A8C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FF6A8C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FF6A8C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="00FF6A8C" w:rsidRPr="00FF6A8C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</w:t>
      </w:r>
      <w:r w:rsidR="002C5A06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</w:t>
      </w:r>
    </w:p>
    <w:sectPr w:rsidR="00095820" w:rsidRPr="002C5A06" w:rsidSect="000C3F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A72" w:rsidRDefault="00910A72" w:rsidP="007C7324">
      <w:r>
        <w:separator/>
      </w:r>
    </w:p>
  </w:endnote>
  <w:endnote w:type="continuationSeparator" w:id="0">
    <w:p w:rsidR="00910A72" w:rsidRDefault="00910A72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1F" w:rsidRDefault="00EE2C1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1F" w:rsidRDefault="00EE2C1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1F" w:rsidRDefault="00EE2C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A72" w:rsidRDefault="00910A72" w:rsidP="007C7324">
      <w:r>
        <w:separator/>
      </w:r>
    </w:p>
  </w:footnote>
  <w:footnote w:type="continuationSeparator" w:id="0">
    <w:p w:rsidR="00910A72" w:rsidRDefault="00910A72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1F" w:rsidRDefault="00EE2C1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324" w:rsidRPr="00EE2C1F" w:rsidRDefault="00A83D5C" w:rsidP="00EE2C1F">
    <w:pPr>
      <w:pStyle w:val="Header"/>
    </w:pPr>
    <w:r w:rsidRPr="00A83D5C">
      <w:rPr>
        <w:rFonts w:ascii="Tahoma" w:eastAsia="Calibri" w:hAnsi="Tahoma" w:cs="Tahoma"/>
        <w:noProof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1D84722" wp14:editId="7CF9392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33490" cy="457200"/>
              <wp:effectExtent l="0" t="0" r="10160" b="0"/>
              <wp:wrapNone/>
              <wp:docPr id="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333490" cy="457200"/>
                        <a:chOff x="0" y="0"/>
                        <a:chExt cx="9029" cy="720"/>
                      </a:xfrm>
                    </wpg:grpSpPr>
                    <wps:wsp>
                      <wps:cNvPr id="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85" y="0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3D5C" w:rsidRDefault="00A83D5C" w:rsidP="00A83D5C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="Browallia New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รายละเอียดตัวชี้วัดการประเมินผลการปฏิบัติราชการของสำนักมาตรฐานและคุณภาพอุดมศึกษา</w:t>
                            </w:r>
                          </w:p>
                          <w:p w:rsidR="00A83D5C" w:rsidRDefault="00A83D5C" w:rsidP="00A83D5C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" name="Picture 7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388" y="67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8" name="Line 4"/>
                      <wps:cNvCnPr/>
                      <wps:spPr bwMode="auto">
                        <a:xfrm>
                          <a:off x="0" y="702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1D84722" id="Group 1" o:spid="_x0000_s1026" style="position:absolute;margin-left:0;margin-top:0;width:498.7pt;height:36pt;z-index:251659264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885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<v:textbox>
                  <w:txbxContent>
                    <w:p w:rsidR="00A83D5C" w:rsidRDefault="00A83D5C" w:rsidP="00A83D5C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cs="Browallia New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รายละเอียดตัวชี้วัดการประเมินผลการปฏิบัติราชการของสำนักมาตรฐานและคุณภาพอุดมศึกษา</w:t>
                      </w:r>
                    </w:p>
                    <w:p w:rsidR="00A83D5C" w:rsidRDefault="00A83D5C" w:rsidP="00A83D5C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8" type="#_x0000_t75" alt="MUALogo" style="position:absolute;left:8388;top:67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QR6PCAAAA2gAAAA8AAABkcnMvZG93bnJldi54bWxEj0uLwkAQhO8L/oehBW/rRBFXY0YRQRDx&#10;svGBxybTeZBMT8iMmv33O8LCHouq+opKNr1pxJM6V1lWMBlHIIgzqysuFFzO+88FCOeRNTaWScEP&#10;OdisBx8Jxtq++JueqS9EgLCLUUHpfRtL6bKSDLqxbYmDl9vOoA+yK6Tu8BXgppHTKJpLgxWHhRJb&#10;2pWU1enDKLjTnO71aXY93Nz+nKf18toftVKjYb9dgfDU+//wX/ugFXzB+0q4AXL9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xEEejwgAAANoAAAAPAAAAAAAAAAAAAAAAAJ8C&#10;AABkcnMvZG93bnJldi54bWxQSwUGAAAAAAQABAD3AAAAjgMAAAAA&#10;">
                <v:imagedata r:id="rId2" o:title="MUALogo" blacklevel="1966f"/>
              </v:shape>
              <v:line id="Line 4" o:spid="_x0000_s1029" style="position:absolute;visibility:visible;mso-wrap-style:square" from="0,702" to="9000,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NQ9MAAAADaAAAADwAAAGRycy9kb3ducmV2LnhtbERPu27CMBTdK/UfrIvEVhw6UJRiEIqE&#10;hNolDV26Xdm3SSC+TmM3D74eD0iMR+e92Y22ET11vnasYLlIQBBrZ2ouFXyfDi9rED4gG2wck4KJ&#10;POy2z08bTI0b+Iv6IpQihrBPUUEVQptK6XVFFv3CtcSR+3WdxRBhV0rT4RDDbSNfk2QlLdYcGyps&#10;KatIX4p/q+AjH/dZibrhXF4zPZ3ffvq/T6Xms3H/DiLQGB7iu/toFMSt8Uq8AXJ7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ATUPTAAAAA2gAAAA8AAAAAAAAAAAAAAAAA&#10;oQIAAGRycy9kb3ducmV2LnhtbFBLBQYAAAAABAAEAPkAAACOAwAAAAA=&#10;" strokecolor="whit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1F" w:rsidRDefault="00EE2C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778D4"/>
    <w:rsid w:val="00095820"/>
    <w:rsid w:val="000C298B"/>
    <w:rsid w:val="000C3FBF"/>
    <w:rsid w:val="000E5AFB"/>
    <w:rsid w:val="001D5F4A"/>
    <w:rsid w:val="00200817"/>
    <w:rsid w:val="002013E6"/>
    <w:rsid w:val="00210A35"/>
    <w:rsid w:val="00247726"/>
    <w:rsid w:val="002A3F2D"/>
    <w:rsid w:val="002C5A06"/>
    <w:rsid w:val="003339F5"/>
    <w:rsid w:val="0034377A"/>
    <w:rsid w:val="003553DF"/>
    <w:rsid w:val="00376665"/>
    <w:rsid w:val="003836B1"/>
    <w:rsid w:val="0038412D"/>
    <w:rsid w:val="00392F56"/>
    <w:rsid w:val="003B06A1"/>
    <w:rsid w:val="0043205B"/>
    <w:rsid w:val="00433B1E"/>
    <w:rsid w:val="00447FBD"/>
    <w:rsid w:val="004545A4"/>
    <w:rsid w:val="004768FD"/>
    <w:rsid w:val="00494B58"/>
    <w:rsid w:val="004A61EA"/>
    <w:rsid w:val="004D5579"/>
    <w:rsid w:val="004E5483"/>
    <w:rsid w:val="0051089E"/>
    <w:rsid w:val="005223A2"/>
    <w:rsid w:val="005374C4"/>
    <w:rsid w:val="00567082"/>
    <w:rsid w:val="00632D81"/>
    <w:rsid w:val="006A1F9F"/>
    <w:rsid w:val="006A4C41"/>
    <w:rsid w:val="007105A3"/>
    <w:rsid w:val="00776949"/>
    <w:rsid w:val="007A0E9D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10A72"/>
    <w:rsid w:val="00932AC9"/>
    <w:rsid w:val="009679B4"/>
    <w:rsid w:val="009926AE"/>
    <w:rsid w:val="009E6CB7"/>
    <w:rsid w:val="009E7232"/>
    <w:rsid w:val="00A12D0E"/>
    <w:rsid w:val="00A131DA"/>
    <w:rsid w:val="00A27710"/>
    <w:rsid w:val="00A36517"/>
    <w:rsid w:val="00A76D10"/>
    <w:rsid w:val="00A83D5C"/>
    <w:rsid w:val="00A85442"/>
    <w:rsid w:val="00AF19F0"/>
    <w:rsid w:val="00AF7E2B"/>
    <w:rsid w:val="00B3100A"/>
    <w:rsid w:val="00B423C7"/>
    <w:rsid w:val="00BA6F4E"/>
    <w:rsid w:val="00BD1ED1"/>
    <w:rsid w:val="00BD5C25"/>
    <w:rsid w:val="00C216F2"/>
    <w:rsid w:val="00C50638"/>
    <w:rsid w:val="00C54E4A"/>
    <w:rsid w:val="00C8160C"/>
    <w:rsid w:val="00C95B8C"/>
    <w:rsid w:val="00CA68CA"/>
    <w:rsid w:val="00D179DA"/>
    <w:rsid w:val="00D35FF2"/>
    <w:rsid w:val="00DD56EA"/>
    <w:rsid w:val="00E143DA"/>
    <w:rsid w:val="00E473C4"/>
    <w:rsid w:val="00EA352E"/>
    <w:rsid w:val="00EE2C1F"/>
    <w:rsid w:val="00F31579"/>
    <w:rsid w:val="00F97B41"/>
    <w:rsid w:val="00FA729F"/>
    <w:rsid w:val="00FD4EED"/>
    <w:rsid w:val="00FF3A4F"/>
    <w:rsid w:val="00FF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8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AA02E-90D2-4375-906D-62B5921E4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109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ณัฐรพี คงเคารพธรรม</cp:lastModifiedBy>
  <cp:revision>10</cp:revision>
  <cp:lastPrinted>2013-03-01T03:26:00Z</cp:lastPrinted>
  <dcterms:created xsi:type="dcterms:W3CDTF">2017-11-30T04:47:00Z</dcterms:created>
  <dcterms:modified xsi:type="dcterms:W3CDTF">2018-02-01T10:16:00Z</dcterms:modified>
</cp:coreProperties>
</file>